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6A1" w:rsidRPr="00FA5EDC" w:rsidRDefault="008556A1" w:rsidP="00A84F23">
      <w:pPr>
        <w:pStyle w:val="BodyText"/>
        <w:jc w:val="both"/>
      </w:pPr>
    </w:p>
    <w:p w:rsidR="008556A1" w:rsidRDefault="008556A1" w:rsidP="00A84F23">
      <w:pPr>
        <w:pStyle w:val="BodyText"/>
        <w:jc w:val="both"/>
      </w:pPr>
      <w:r>
        <w:t xml:space="preserve">                                                                                              ПРОЕКТ</w:t>
      </w:r>
    </w:p>
    <w:p w:rsidR="008556A1" w:rsidRPr="00DC30D7" w:rsidRDefault="008556A1" w:rsidP="00A84F23">
      <w:pPr>
        <w:pStyle w:val="Heading4"/>
        <w:jc w:val="center"/>
      </w:pPr>
      <w:r w:rsidRPr="003B79AD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588143025" r:id="rId8"/>
        </w:object>
      </w:r>
    </w:p>
    <w:p w:rsidR="008556A1" w:rsidRDefault="008556A1" w:rsidP="00A84F23">
      <w:pPr>
        <w:pStyle w:val="Heading2"/>
        <w:rPr>
          <w:lang w:val="uk-UA"/>
        </w:rPr>
      </w:pPr>
    </w:p>
    <w:p w:rsidR="008556A1" w:rsidRDefault="008556A1" w:rsidP="00A84F23">
      <w:pPr>
        <w:pStyle w:val="Heading2"/>
      </w:pPr>
      <w:r>
        <w:t>УКРАЇНА</w:t>
      </w:r>
    </w:p>
    <w:p w:rsidR="008556A1" w:rsidRDefault="008556A1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8556A1" w:rsidRDefault="008556A1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8556A1" w:rsidRDefault="008556A1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8556A1" w:rsidRPr="005F5EBB" w:rsidRDefault="008556A1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сьома позачергова </w:t>
      </w:r>
      <w:r w:rsidRPr="005F5EBB">
        <w:rPr>
          <w:b/>
          <w:i/>
          <w:sz w:val="28"/>
          <w:lang w:val="uk-UA"/>
        </w:rPr>
        <w:t>сесія</w:t>
      </w:r>
    </w:p>
    <w:p w:rsidR="008556A1" w:rsidRDefault="008556A1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8556A1" w:rsidRDefault="008556A1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8556A1" w:rsidRDefault="008556A1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8556A1" w:rsidRDefault="008556A1" w:rsidP="00A84F23">
      <w:pPr>
        <w:jc w:val="both"/>
        <w:rPr>
          <w:b/>
          <w:i/>
          <w:sz w:val="28"/>
          <w:lang w:val="uk-UA"/>
        </w:rPr>
      </w:pPr>
    </w:p>
    <w:p w:rsidR="008556A1" w:rsidRDefault="008556A1" w:rsidP="00A84F23">
      <w:pPr>
        <w:spacing w:line="240" w:lineRule="exact"/>
        <w:jc w:val="both"/>
        <w:rPr>
          <w:sz w:val="28"/>
          <w:lang w:val="uk-UA"/>
        </w:rPr>
      </w:pPr>
    </w:p>
    <w:p w:rsidR="008556A1" w:rsidRPr="00FA2F1B" w:rsidRDefault="008556A1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 xml:space="preserve">Про внесення змін 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</w:p>
    <w:p w:rsidR="008556A1" w:rsidRPr="00FA2F1B" w:rsidRDefault="008556A1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8556A1" w:rsidRPr="00EA78D7" w:rsidRDefault="008556A1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 xml:space="preserve"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>
        <w:rPr>
          <w:sz w:val="28"/>
          <w:szCs w:val="28"/>
          <w:lang w:val="uk-UA"/>
        </w:rPr>
        <w:t>осіб з інвалідністю в Україні»</w:t>
      </w:r>
      <w:r w:rsidRPr="00EA78D7">
        <w:rPr>
          <w:sz w:val="28"/>
          <w:szCs w:val="28"/>
          <w:lang w:val="uk-UA"/>
        </w:rPr>
        <w:t>, «Про соціальні послуги», Бюджетного кодексу України,  Пологівська районна рада  в и р і ш и  л а :</w:t>
      </w:r>
    </w:p>
    <w:p w:rsidR="008556A1" w:rsidRPr="00EA78D7" w:rsidRDefault="008556A1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8556A1" w:rsidRDefault="008556A1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56463E">
        <w:rPr>
          <w:sz w:val="28"/>
          <w:szCs w:val="28"/>
          <w:lang w:val="uk-UA"/>
        </w:rPr>
        <w:t xml:space="preserve">Внести зміни до 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56463E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  <w:r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8556A1" w:rsidRPr="00FA2F1B" w:rsidRDefault="008556A1" w:rsidP="00FA2F1B">
      <w:pPr>
        <w:jc w:val="both"/>
        <w:rPr>
          <w:sz w:val="28"/>
          <w:szCs w:val="28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1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</w:p>
    <w:p w:rsidR="008556A1" w:rsidRPr="00FA2F1B" w:rsidRDefault="008556A1" w:rsidP="00FA2F1B">
      <w:pPr>
        <w:ind w:firstLine="708"/>
        <w:jc w:val="both"/>
        <w:rPr>
          <w:sz w:val="28"/>
          <w:szCs w:val="28"/>
        </w:rPr>
      </w:pPr>
    </w:p>
    <w:p w:rsidR="008556A1" w:rsidRPr="00D25C25" w:rsidRDefault="008556A1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8556A1" w:rsidRPr="00D25C25" w:rsidRDefault="008556A1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8556A1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8556A1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8556A1" w:rsidRPr="00FA2F1B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8556A1" w:rsidRPr="001A16CD" w:rsidRDefault="008556A1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8556A1" w:rsidRDefault="008556A1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Пояснювальна записка</w:t>
      </w:r>
    </w:p>
    <w:p w:rsidR="008556A1" w:rsidRDefault="008556A1" w:rsidP="00EA78D7">
      <w:pPr>
        <w:jc w:val="center"/>
        <w:rPr>
          <w:sz w:val="32"/>
          <w:szCs w:val="32"/>
          <w:lang w:val="uk-UA"/>
        </w:rPr>
      </w:pPr>
    </w:p>
    <w:p w:rsidR="008556A1" w:rsidRPr="00EA78D7" w:rsidRDefault="008556A1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до районної Програми соціальної підтримки ветеранів війни, праці, дітей війни, </w:t>
      </w:r>
      <w:r>
        <w:rPr>
          <w:b/>
          <w:sz w:val="28"/>
          <w:szCs w:val="28"/>
          <w:lang w:val="uk-UA"/>
        </w:rPr>
        <w:t>осіб з інвалідністю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b/>
          <w:sz w:val="28"/>
          <w:szCs w:val="28"/>
          <w:lang w:val="uk-UA"/>
        </w:rPr>
        <w:t xml:space="preserve"> (зі змінами)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8556A1" w:rsidRDefault="008556A1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8556A1" w:rsidRDefault="008556A1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 до  районної </w:t>
      </w:r>
      <w:r w:rsidRPr="00EA78D7">
        <w:rPr>
          <w:sz w:val="28"/>
          <w:szCs w:val="28"/>
          <w:lang w:val="uk-UA"/>
        </w:rPr>
        <w:t xml:space="preserve">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EA78D7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  <w:r w:rsidRPr="00EA78D7">
        <w:rPr>
          <w:sz w:val="28"/>
          <w:szCs w:val="28"/>
          <w:lang w:val="uk-UA"/>
        </w:rPr>
        <w:t>, затвердженої рішенням районної ради від 29.09.2017 №7</w:t>
      </w:r>
      <w:r>
        <w:rPr>
          <w:sz w:val="28"/>
          <w:szCs w:val="28"/>
          <w:lang w:val="uk-UA"/>
        </w:rPr>
        <w:t xml:space="preserve"> розроблений у зв’язку:</w:t>
      </w:r>
      <w:r>
        <w:rPr>
          <w:sz w:val="28"/>
          <w:szCs w:val="28"/>
          <w:lang w:val="uk-UA"/>
        </w:rPr>
        <w:tab/>
      </w:r>
    </w:p>
    <w:p w:rsidR="008556A1" w:rsidRDefault="008556A1" w:rsidP="004101E3">
      <w:pPr>
        <w:ind w:firstLine="708"/>
        <w:jc w:val="both"/>
        <w:rPr>
          <w:sz w:val="28"/>
          <w:szCs w:val="28"/>
          <w:lang w:val="uk-UA"/>
        </w:rPr>
      </w:pPr>
      <w:r w:rsidRPr="00BE4289">
        <w:rPr>
          <w:sz w:val="28"/>
          <w:szCs w:val="28"/>
          <w:lang w:val="uk-UA"/>
        </w:rPr>
        <w:t>з необхідністю  збільшенням обсягів фінансування</w:t>
      </w:r>
      <w:r>
        <w:rPr>
          <w:sz w:val="28"/>
          <w:szCs w:val="28"/>
          <w:lang w:val="uk-UA"/>
        </w:rPr>
        <w:t xml:space="preserve"> на 10,0 тис. грн. поштових </w:t>
      </w:r>
      <w:bookmarkStart w:id="0" w:name="_GoBack"/>
      <w:bookmarkEnd w:id="0"/>
      <w:r w:rsidRPr="00BE42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витрат на доставку грошової допомоги громадянам за депутатськими зверненнями. Додаткового фінансування не потрібує. </w:t>
      </w:r>
    </w:p>
    <w:p w:rsidR="008556A1" w:rsidRPr="00BE4289" w:rsidRDefault="008556A1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556A1" w:rsidRDefault="008556A1" w:rsidP="00BE4289">
      <w:pPr>
        <w:jc w:val="both"/>
        <w:rPr>
          <w:sz w:val="28"/>
          <w:szCs w:val="28"/>
          <w:lang w:val="uk-UA"/>
        </w:rPr>
      </w:pPr>
    </w:p>
    <w:p w:rsidR="008556A1" w:rsidRDefault="008556A1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8556A1" w:rsidRDefault="008556A1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8556A1" w:rsidRDefault="008556A1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8556A1" w:rsidRPr="00EA78D7" w:rsidRDefault="008556A1" w:rsidP="007520B3">
      <w:pPr>
        <w:ind w:left="5664" w:firstLine="708"/>
        <w:rPr>
          <w:sz w:val="28"/>
          <w:szCs w:val="28"/>
          <w:lang w:val="uk-UA"/>
        </w:rPr>
        <w:sectPr w:rsidR="008556A1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8556A1" w:rsidRDefault="008556A1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8556A1" w:rsidRDefault="008556A1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8556A1" w:rsidRDefault="008556A1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8556A1" w:rsidRDefault="008556A1" w:rsidP="000A43CA">
      <w:pPr>
        <w:ind w:left="11328"/>
        <w:rPr>
          <w:lang w:val="uk-UA"/>
        </w:rPr>
      </w:pPr>
    </w:p>
    <w:p w:rsidR="008556A1" w:rsidRDefault="008556A1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8556A1" w:rsidRDefault="008556A1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8556A1" w:rsidRDefault="008556A1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8556A1" w:rsidRDefault="008556A1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8556A1" w:rsidRDefault="008556A1" w:rsidP="000A43CA">
      <w:pPr>
        <w:jc w:val="center"/>
        <w:rPr>
          <w:b/>
          <w:sz w:val="28"/>
          <w:szCs w:val="28"/>
          <w:lang w:val="uk-UA"/>
        </w:rPr>
      </w:pPr>
    </w:p>
    <w:p w:rsidR="008556A1" w:rsidRDefault="008556A1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6290" w:type="dxa"/>
        <w:tblInd w:w="108" w:type="dxa"/>
        <w:tblLayout w:type="fixed"/>
        <w:tblLook w:val="0000"/>
      </w:tblPr>
      <w:tblGrid>
        <w:gridCol w:w="398"/>
        <w:gridCol w:w="202"/>
        <w:gridCol w:w="384"/>
        <w:gridCol w:w="2616"/>
        <w:gridCol w:w="384"/>
        <w:gridCol w:w="2112"/>
        <w:gridCol w:w="28"/>
        <w:gridCol w:w="457"/>
        <w:gridCol w:w="379"/>
        <w:gridCol w:w="461"/>
        <w:gridCol w:w="259"/>
        <w:gridCol w:w="461"/>
        <w:gridCol w:w="393"/>
        <w:gridCol w:w="447"/>
        <w:gridCol w:w="379"/>
        <w:gridCol w:w="461"/>
        <w:gridCol w:w="259"/>
        <w:gridCol w:w="13"/>
        <w:gridCol w:w="448"/>
        <w:gridCol w:w="261"/>
        <w:gridCol w:w="459"/>
        <w:gridCol w:w="379"/>
        <w:gridCol w:w="13"/>
        <w:gridCol w:w="448"/>
        <w:gridCol w:w="379"/>
        <w:gridCol w:w="23"/>
        <w:gridCol w:w="438"/>
        <w:gridCol w:w="129"/>
        <w:gridCol w:w="10"/>
        <w:gridCol w:w="461"/>
        <w:gridCol w:w="380"/>
        <w:gridCol w:w="460"/>
        <w:gridCol w:w="499"/>
        <w:gridCol w:w="33"/>
        <w:gridCol w:w="428"/>
        <w:gridCol w:w="499"/>
        <w:gridCol w:w="450"/>
      </w:tblGrid>
      <w:tr w:rsidR="008556A1" w:rsidTr="009713F8">
        <w:trPr>
          <w:gridAfter w:val="1"/>
          <w:wAfter w:w="450" w:type="dxa"/>
          <w:cantSplit/>
          <w:trHeight w:val="543"/>
        </w:trPr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8F05E8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8556A1" w:rsidRPr="00EF740E" w:rsidRDefault="008556A1" w:rsidP="008F05E8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8F05E8">
            <w:pPr>
              <w:jc w:val="center"/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8F05E8">
            <w:pPr>
              <w:jc w:val="center"/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8556A1" w:rsidRPr="00EF740E" w:rsidRDefault="008556A1" w:rsidP="008F05E8">
            <w:pPr>
              <w:jc w:val="center"/>
              <w:rPr>
                <w:lang w:val="uk-UA"/>
              </w:rPr>
            </w:pPr>
          </w:p>
        </w:tc>
        <w:tc>
          <w:tcPr>
            <w:tcW w:w="2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8F05E8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8556A1" w:rsidRPr="00EF740E" w:rsidRDefault="008556A1" w:rsidP="008F05E8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8556A1" w:rsidRPr="00EF740E" w:rsidRDefault="008556A1" w:rsidP="008F05E8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EF740E" w:rsidRDefault="008556A1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8556A1" w:rsidRPr="00EF740E" w:rsidRDefault="008556A1" w:rsidP="00F70F65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AB40F6" w:rsidRDefault="008556A1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8556A1" w:rsidRPr="00AB40F6" w:rsidRDefault="008556A1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8556A1" w:rsidRPr="00AB40F6" w:rsidRDefault="008556A1" w:rsidP="00F70F65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8556A1" w:rsidRPr="00C02F5D" w:rsidTr="00BB113D">
        <w:trPr>
          <w:gridAfter w:val="1"/>
          <w:wAfter w:w="450" w:type="dxa"/>
          <w:cantSplit/>
          <w:trHeight w:val="160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8556A1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556A1" w:rsidRPr="00AB40F6" w:rsidRDefault="008556A1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8556A1" w:rsidRPr="00AB40F6" w:rsidRDefault="008556A1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556A1" w:rsidRPr="00AB40F6" w:rsidRDefault="008556A1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6A1" w:rsidRPr="00581C1F" w:rsidRDefault="008556A1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8556A1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B40F6" w:rsidRDefault="008556A1" w:rsidP="00EE5C1A">
            <w:pPr>
              <w:jc w:val="center"/>
              <w:rPr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B40F6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8556A1" w:rsidRPr="00EF740E" w:rsidTr="00BB113D">
        <w:trPr>
          <w:gridAfter w:val="1"/>
          <w:wAfter w:w="450" w:type="dxa"/>
          <w:trHeight w:val="1065"/>
        </w:trPr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8556A1" w:rsidRPr="00C02F5D" w:rsidRDefault="008556A1" w:rsidP="00EE5C1A">
            <w:pPr>
              <w:jc w:val="both"/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1C322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2210,</w:t>
            </w:r>
            <w:r w:rsidRPr="00C02F5D">
              <w:rPr>
                <w:sz w:val="22"/>
                <w:szCs w:val="22"/>
                <w:lang w:val="en-US"/>
              </w:rPr>
              <w:t>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4410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8556A1" w:rsidRPr="00581C1F" w:rsidRDefault="008556A1" w:rsidP="00EE5C1A">
            <w:pPr>
              <w:ind w:left="113" w:right="113"/>
              <w:jc w:val="center"/>
              <w:rPr>
                <w:b/>
                <w:lang w:val="uk-UA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</w:tr>
      <w:tr w:rsidR="008556A1" w:rsidRPr="00EF740E" w:rsidTr="00BB113D">
        <w:trPr>
          <w:gridAfter w:val="1"/>
          <w:wAfter w:w="450" w:type="dxa"/>
          <w:trHeight w:val="480"/>
        </w:trPr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252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4B2060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rPr>
                <w:lang w:val="uk-UA"/>
              </w:rPr>
            </w:pPr>
          </w:p>
          <w:p w:rsidR="008556A1" w:rsidRPr="00C02F5D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4175,0</w:t>
            </w:r>
          </w:p>
          <w:p w:rsidR="008556A1" w:rsidRPr="00581C1F" w:rsidRDefault="008556A1" w:rsidP="00A0765A">
            <w:pPr>
              <w:rPr>
                <w:b/>
                <w:lang w:val="uk-UA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</w:tr>
      <w:tr w:rsidR="008556A1" w:rsidRPr="00EF740E" w:rsidTr="00BB113D">
        <w:trPr>
          <w:gridAfter w:val="1"/>
          <w:wAfter w:w="450" w:type="dxa"/>
          <w:trHeight w:val="7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2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8556A1" w:rsidRPr="00C02F5D" w:rsidRDefault="008556A1" w:rsidP="00EE5C1A">
            <w:pPr>
              <w:jc w:val="center"/>
              <w:rPr>
                <w:lang w:val="uk-UA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</w:tr>
      <w:tr w:rsidR="008556A1" w:rsidRPr="00EF740E" w:rsidTr="00BB113D">
        <w:trPr>
          <w:gridAfter w:val="1"/>
          <w:wAfter w:w="450" w:type="dxa"/>
          <w:trHeight w:val="98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8556A1" w:rsidRPr="00F906D1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осіб з інвалідністю внаслідок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062FEE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8556A1" w:rsidRPr="00F906D1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8556A1" w:rsidRPr="00F906D1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56A1" w:rsidRDefault="008556A1" w:rsidP="00AC50C3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8556A1" w:rsidRPr="00CE1EA7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56A1" w:rsidRDefault="008556A1" w:rsidP="00AC50C3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8556A1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160C9E" w:rsidRDefault="008556A1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Проводити заходи для ветеранів,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райдержадміністрації,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8556A1" w:rsidRPr="00160C9E" w:rsidRDefault="008556A1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8556A1" w:rsidRPr="00A0765A" w:rsidRDefault="008556A1" w:rsidP="00A0765A">
            <w:pPr>
              <w:ind w:left="113" w:right="113"/>
              <w:jc w:val="center"/>
              <w:rPr>
                <w:b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b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A0765A" w:rsidRDefault="008556A1" w:rsidP="00EE5C1A">
            <w:pPr>
              <w:jc w:val="center"/>
              <w:rPr>
                <w:b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7B7C3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117,0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581C1F" w:rsidRDefault="008556A1" w:rsidP="007B7C3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317,0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8556A1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2F1934" w:rsidRDefault="008556A1" w:rsidP="00D25C25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>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Tr="00BB113D">
        <w:tblPrEx>
          <w:jc w:val="center"/>
        </w:tblPrEx>
        <w:trPr>
          <w:gridBefore w:val="1"/>
          <w:wBefore w:w="398" w:type="dxa"/>
          <w:trHeight w:val="2220"/>
          <w:jc w:val="center"/>
        </w:trPr>
        <w:tc>
          <w:tcPr>
            <w:tcW w:w="586" w:type="dxa"/>
            <w:gridSpan w:val="2"/>
            <w:vMerge w:val="restart"/>
          </w:tcPr>
          <w:p w:rsidR="008556A1" w:rsidRPr="00EF740E" w:rsidRDefault="008556A1" w:rsidP="00AE69FB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9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665279" w:rsidRDefault="008556A1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665279" w:rsidRDefault="008556A1" w:rsidP="00EE5C1A">
            <w:r w:rsidRPr="00665279"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665279" w:rsidRDefault="008556A1" w:rsidP="00EE5C1A">
            <w:r w:rsidRPr="00665279">
              <w:t>0,0</w:t>
            </w:r>
          </w:p>
        </w:tc>
      </w:tr>
      <w:tr w:rsidR="008556A1" w:rsidTr="00BB113D">
        <w:tblPrEx>
          <w:jc w:val="center"/>
        </w:tblPrEx>
        <w:trPr>
          <w:gridBefore w:val="1"/>
          <w:wBefore w:w="398" w:type="dxa"/>
          <w:trHeight w:val="1262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RPr="002F1934" w:rsidTr="00BB113D">
        <w:tblPrEx>
          <w:jc w:val="center"/>
        </w:tblPrEx>
        <w:trPr>
          <w:gridBefore w:val="1"/>
          <w:wBefore w:w="398" w:type="dxa"/>
          <w:trHeight w:val="950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RPr="002F1934" w:rsidTr="00BB113D">
        <w:tblPrEx>
          <w:jc w:val="center"/>
        </w:tblPrEx>
        <w:trPr>
          <w:gridBefore w:val="1"/>
          <w:wBefore w:w="398" w:type="dxa"/>
          <w:trHeight w:val="607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8556A1" w:rsidRPr="00EF740E" w:rsidRDefault="008556A1" w:rsidP="00EE5C1A">
            <w:pPr>
              <w:rPr>
                <w:lang w:val="uk-UA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556A1" w:rsidRPr="00C02F5D" w:rsidRDefault="008556A1" w:rsidP="00EE5C1A">
            <w:pPr>
              <w:jc w:val="both"/>
              <w:rPr>
                <w:lang w:val="uk-UA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C02F5D" w:rsidRDefault="008556A1" w:rsidP="00EE5C1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6A1" w:rsidRPr="00581C1F" w:rsidRDefault="008556A1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RPr="0068062A" w:rsidTr="009713F8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8556A1" w:rsidRPr="00EF740E" w:rsidRDefault="008556A1" w:rsidP="00A0765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8556A1" w:rsidRPr="00C02F5D" w:rsidRDefault="008556A1" w:rsidP="00A0765A">
            <w:pPr>
              <w:jc w:val="both"/>
              <w:rPr>
                <w:lang w:val="uk-UA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snapToGrid w:val="0"/>
              <w:jc w:val="center"/>
              <w:rPr>
                <w:lang w:val="uk-UA"/>
              </w:rPr>
            </w:pPr>
          </w:p>
          <w:p w:rsidR="008556A1" w:rsidRDefault="008556A1" w:rsidP="00A0765A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8556A1" w:rsidRPr="00C02F5D" w:rsidRDefault="008556A1" w:rsidP="00A0765A">
            <w:pPr>
              <w:snapToGrid w:val="0"/>
              <w:rPr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D54F3B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8556A1" w:rsidRPr="007E3776" w:rsidTr="009713F8">
        <w:trPr>
          <w:gridAfter w:val="1"/>
          <w:wAfter w:w="450" w:type="dxa"/>
          <w:trHeight w:val="1568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6A1" w:rsidRPr="00C02F5D" w:rsidRDefault="008556A1" w:rsidP="008D3EA9">
            <w:pPr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73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F813D1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8556A1" w:rsidRDefault="008556A1" w:rsidP="000A43CA"/>
    <w:p w:rsidR="008556A1" w:rsidRDefault="008556A1" w:rsidP="000A43CA"/>
    <w:p w:rsidR="008556A1" w:rsidRDefault="008556A1" w:rsidP="000A43CA">
      <w:r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8556A1" w:rsidRPr="007E3776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6A1" w:rsidRPr="00C02F5D" w:rsidRDefault="008556A1" w:rsidP="008D3EA9">
            <w:pPr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8556A1" w:rsidRPr="007E3776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6A1" w:rsidRPr="00C02F5D" w:rsidRDefault="008556A1" w:rsidP="00CE22EC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Pr="00C02F5D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F813D1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56A1" w:rsidRDefault="008556A1" w:rsidP="00A0765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556A1" w:rsidRDefault="008556A1" w:rsidP="0052347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56A1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56A1" w:rsidRPr="00581C1F" w:rsidRDefault="008556A1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8556A1" w:rsidRPr="0068062A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</w:p>
          <w:p w:rsidR="008556A1" w:rsidRPr="00C02F5D" w:rsidRDefault="008556A1" w:rsidP="00614C59">
            <w:pPr>
              <w:jc w:val="center"/>
              <w:rPr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8556A1" w:rsidRPr="00C02F5D" w:rsidRDefault="008556A1" w:rsidP="00614C59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7B7C3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5810,1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8556A1" w:rsidRPr="00C02F5D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556A1" w:rsidRPr="00581C1F" w:rsidRDefault="008556A1" w:rsidP="007B7C3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6A1" w:rsidRPr="00581C1F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56A1" w:rsidRPr="00581C1F" w:rsidRDefault="008556A1" w:rsidP="00614C59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8556A1" w:rsidRDefault="008556A1" w:rsidP="000A43CA">
      <w:pPr>
        <w:rPr>
          <w:sz w:val="28"/>
          <w:szCs w:val="28"/>
          <w:lang w:val="uk-UA"/>
        </w:rPr>
      </w:pPr>
    </w:p>
    <w:p w:rsidR="008556A1" w:rsidRDefault="008556A1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8556A1" w:rsidRDefault="008556A1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8556A1" w:rsidRDefault="008556A1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8556A1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6A1" w:rsidRDefault="008556A1" w:rsidP="003770D8">
      <w:r>
        <w:separator/>
      </w:r>
    </w:p>
  </w:endnote>
  <w:endnote w:type="continuationSeparator" w:id="0">
    <w:p w:rsidR="008556A1" w:rsidRDefault="008556A1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6A1" w:rsidRDefault="008556A1" w:rsidP="003770D8">
      <w:r>
        <w:separator/>
      </w:r>
    </w:p>
  </w:footnote>
  <w:footnote w:type="continuationSeparator" w:id="0">
    <w:p w:rsidR="008556A1" w:rsidRDefault="008556A1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5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6"/>
  </w:num>
  <w:num w:numId="5">
    <w:abstractNumId w:val="27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22"/>
  </w:num>
  <w:num w:numId="11">
    <w:abstractNumId w:val="9"/>
  </w:num>
  <w:num w:numId="12">
    <w:abstractNumId w:val="5"/>
  </w:num>
  <w:num w:numId="13">
    <w:abstractNumId w:val="25"/>
  </w:num>
  <w:num w:numId="14">
    <w:abstractNumId w:val="15"/>
  </w:num>
  <w:num w:numId="15">
    <w:abstractNumId w:val="17"/>
  </w:num>
  <w:num w:numId="16">
    <w:abstractNumId w:val="21"/>
  </w:num>
  <w:num w:numId="17">
    <w:abstractNumId w:val="10"/>
  </w:num>
  <w:num w:numId="18">
    <w:abstractNumId w:val="3"/>
  </w:num>
  <w:num w:numId="19">
    <w:abstractNumId w:val="18"/>
  </w:num>
  <w:num w:numId="20">
    <w:abstractNumId w:val="23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20"/>
  </w:num>
  <w:num w:numId="26">
    <w:abstractNumId w:val="14"/>
  </w:num>
  <w:num w:numId="27">
    <w:abstractNumId w:val="16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4DF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15BD5"/>
    <w:rsid w:val="0015402E"/>
    <w:rsid w:val="00160C9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2F7EC9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B79AD"/>
    <w:rsid w:val="003C341D"/>
    <w:rsid w:val="003D4DD4"/>
    <w:rsid w:val="003E1AF4"/>
    <w:rsid w:val="003E5C9C"/>
    <w:rsid w:val="003F542B"/>
    <w:rsid w:val="00410042"/>
    <w:rsid w:val="004101E3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54169"/>
    <w:rsid w:val="00563502"/>
    <w:rsid w:val="0056463E"/>
    <w:rsid w:val="00581C1F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5F0348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5279"/>
    <w:rsid w:val="00672887"/>
    <w:rsid w:val="0068062A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1FCF"/>
    <w:rsid w:val="0083447B"/>
    <w:rsid w:val="00834F20"/>
    <w:rsid w:val="00835EEC"/>
    <w:rsid w:val="00836A99"/>
    <w:rsid w:val="00847229"/>
    <w:rsid w:val="00851686"/>
    <w:rsid w:val="00852654"/>
    <w:rsid w:val="008556A1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C5003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13F8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9698D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92BA0"/>
    <w:rsid w:val="00B92CF9"/>
    <w:rsid w:val="00BB113D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2587C"/>
    <w:rsid w:val="00C31AE4"/>
    <w:rsid w:val="00C46948"/>
    <w:rsid w:val="00C5373B"/>
    <w:rsid w:val="00C57902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75BDB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EF740E"/>
    <w:rsid w:val="00F04FB6"/>
    <w:rsid w:val="00F1395D"/>
    <w:rsid w:val="00F2657E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B79AD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1024</TotalTime>
  <Pages>7</Pages>
  <Words>6549</Words>
  <Characters>3733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43</cp:revision>
  <cp:lastPrinted>2018-04-17T13:16:00Z</cp:lastPrinted>
  <dcterms:created xsi:type="dcterms:W3CDTF">2017-08-22T07:24:00Z</dcterms:created>
  <dcterms:modified xsi:type="dcterms:W3CDTF">2018-05-18T07:04:00Z</dcterms:modified>
</cp:coreProperties>
</file>